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31047" w:rsidTr="00931047" w14:paraId="132DF7DA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047" w:rsidRDefault="00931047" w14:paraId="405D1590" w14:textId="5AB3DE0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1047" w:rsidRDefault="00931047" w14:paraId="4E10FA1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31047" w:rsidRDefault="00931047" w14:paraId="7C57612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31047" w:rsidRDefault="00931047" w14:paraId="3F38023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31047" w:rsidRDefault="00931047" w14:paraId="62B9F66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931047" w:rsidP="00931047" w:rsidRDefault="00931047" w14:paraId="658A2F66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31047" w:rsidP="00931047" w:rsidRDefault="00931047" w14:paraId="014947A8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31047" w:rsidP="00931047" w:rsidRDefault="00931047" w14:paraId="734EA53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St-2455/2019</w:t>
      </w:r>
    </w:p>
    <w:p w:rsidR="00931047" w:rsidP="00931047" w:rsidRDefault="00931047" w14:paraId="2B24F6C4" w14:textId="77777777">
      <w:pPr>
        <w:tabs>
          <w:tab w:val="left" w:pos="709"/>
        </w:tabs>
      </w:pPr>
      <w:r>
        <w:t xml:space="preserve"> </w:t>
      </w:r>
    </w:p>
    <w:p w:rsidR="00931047" w:rsidP="00931047" w:rsidRDefault="00931047" w14:paraId="441B7CA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31047" w:rsidP="00931047" w:rsidRDefault="00931047" w14:paraId="6D8A803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31047" w:rsidP="00931047" w:rsidRDefault="00931047" w14:paraId="7564A9FF" w14:textId="77777777">
      <w:pPr>
        <w:tabs>
          <w:tab w:val="left" w:pos="709"/>
        </w:tabs>
      </w:pPr>
    </w:p>
    <w:p w:rsidR="00931047" w:rsidP="00931047" w:rsidRDefault="00931047" w14:paraId="31DA7F8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931047" w:rsidP="00931047" w:rsidRDefault="00931047" w14:paraId="265AC9B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31047" w:rsidP="00931047" w:rsidRDefault="00931047" w14:paraId="03FA28E3" w14:textId="77777777">
      <w:pPr>
        <w:tabs>
          <w:tab w:val="left" w:pos="709"/>
        </w:tabs>
      </w:pPr>
    </w:p>
    <w:p w:rsidR="00931047" w:rsidP="00931047" w:rsidRDefault="00931047" w14:paraId="2EFF3C0C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31047" w:rsidP="00931047" w:rsidRDefault="00931047" w14:paraId="10AF58F3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31047" w:rsidP="00931047" w:rsidRDefault="00931047" w14:paraId="31F42BC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31047" w:rsidP="00931047" w:rsidRDefault="00931047" w14:paraId="7F4078C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31047" w:rsidP="00931047" w:rsidRDefault="00931047" w14:paraId="6765BA43" w14:textId="77777777">
      <w:pPr>
        <w:tabs>
          <w:tab w:val="left" w:pos="709"/>
        </w:tabs>
      </w:pPr>
    </w:p>
    <w:p w:rsidR="00931047" w:rsidP="00931047" w:rsidRDefault="00931047" w14:paraId="44A78C0F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931047" w:rsidP="00931047" w:rsidRDefault="00931047" w14:paraId="6AB4EE9E" w14:textId="77777777">
      <w:pPr>
        <w:tabs>
          <w:tab w:val="left" w:pos="709"/>
        </w:tabs>
        <w:jc w:val="both"/>
      </w:pPr>
    </w:p>
    <w:p w:rsidR="00931047" w:rsidP="00931047" w:rsidRDefault="00931047" w14:paraId="3A331511" w14:textId="77777777">
      <w:pPr>
        <w:tabs>
          <w:tab w:val="left" w:pos="709"/>
        </w:tabs>
      </w:pPr>
      <w:r>
        <w:t xml:space="preserve"> </w:t>
      </w:r>
      <w:r>
        <w:tab/>
        <w:t>13. St-2455/2019</w:t>
      </w:r>
    </w:p>
    <w:p w:rsidR="00931047" w:rsidP="00931047" w:rsidRDefault="00931047" w14:paraId="54BBF5B5" w14:textId="77777777">
      <w:pPr>
        <w:tabs>
          <w:tab w:val="left" w:pos="709"/>
        </w:tabs>
      </w:pPr>
    </w:p>
    <w:p w:rsidR="00931047" w:rsidP="00931047" w:rsidRDefault="00931047" w14:paraId="49CDF400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31047" w:rsidP="00931047" w:rsidRDefault="00931047" w14:paraId="7D167645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931047" w:rsidP="00931047" w:rsidRDefault="00931047" w14:paraId="61C41FD6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931047" w:rsidP="00931047" w:rsidRDefault="00931047" w14:paraId="3C064ECD" w14:textId="77777777">
      <w:pPr>
        <w:tabs>
          <w:tab w:val="left" w:pos="709"/>
        </w:tabs>
        <w:jc w:val="both"/>
      </w:pPr>
    </w:p>
    <w:p w:rsidR="00931047" w:rsidP="00931047" w:rsidRDefault="00931047" w14:paraId="5909E430" w14:textId="77777777">
      <w:pPr>
        <w:tabs>
          <w:tab w:val="left" w:pos="709"/>
        </w:tabs>
        <w:jc w:val="both"/>
      </w:pPr>
      <w:r>
        <w:t xml:space="preserve">protiv </w:t>
      </w:r>
    </w:p>
    <w:p w:rsidR="00931047" w:rsidP="00931047" w:rsidRDefault="00931047" w14:paraId="6B83FDD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31047" w:rsidP="00931047" w:rsidRDefault="00931047" w14:paraId="41AE43B3" w14:textId="77777777">
      <w:pPr>
        <w:tabs>
          <w:tab w:val="left" w:pos="709"/>
        </w:tabs>
        <w:ind w:left="708"/>
        <w:jc w:val="both"/>
      </w:pPr>
      <w:r>
        <w:tab/>
        <w:t>PRIRODNA SELEKCIJA jednostavno društvo s ograničenom odgovornošću za usluge, Zagreb, Ratkajev prolaz 5, OIB: 48308103771</w:t>
      </w:r>
    </w:p>
    <w:p w:rsidR="00931047" w:rsidP="00931047" w:rsidRDefault="00931047" w14:paraId="55680A02" w14:textId="77777777">
      <w:pPr>
        <w:tabs>
          <w:tab w:val="left" w:pos="709"/>
        </w:tabs>
        <w:ind w:left="708"/>
        <w:jc w:val="both"/>
      </w:pPr>
    </w:p>
    <w:p w:rsidR="00931047" w:rsidP="00931047" w:rsidRDefault="00931047" w14:paraId="1354E2B8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931047" w:rsidP="00931047" w:rsidRDefault="00931047" w14:paraId="3A8A6737" w14:textId="77777777">
      <w:pPr>
        <w:tabs>
          <w:tab w:val="left" w:pos="709"/>
        </w:tabs>
        <w:jc w:val="both"/>
      </w:pPr>
    </w:p>
    <w:p w:rsidR="00931047" w:rsidP="00931047" w:rsidRDefault="00931047" w14:paraId="6AA66F90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31047" w:rsidP="00931047" w:rsidRDefault="00931047" w14:paraId="0E12C533" w14:textId="77777777">
      <w:pPr>
        <w:tabs>
          <w:tab w:val="left" w:pos="709"/>
        </w:tabs>
      </w:pPr>
    </w:p>
    <w:p w:rsidR="00931047" w:rsidP="00931047" w:rsidRDefault="00931047" w14:paraId="0123FFD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31047" w:rsidP="00931047" w:rsidRDefault="00931047" w14:paraId="5D1B5597" w14:textId="77777777">
      <w:pPr>
        <w:tabs>
          <w:tab w:val="left" w:pos="709"/>
        </w:tabs>
      </w:pPr>
    </w:p>
    <w:p w:rsidR="00931047" w:rsidP="00931047" w:rsidRDefault="00931047" w14:paraId="7CAF644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31047" w:rsidP="00931047" w:rsidRDefault="00931047" w14:paraId="6FA829ED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31047" w:rsidP="00931047" w:rsidRDefault="00931047" w14:paraId="215D5346" w14:textId="77777777">
      <w:pPr>
        <w:tabs>
          <w:tab w:val="left" w:pos="709"/>
        </w:tabs>
      </w:pPr>
    </w:p>
    <w:p w:rsidR="00942A2A" w:rsidP="003D06B2" w:rsidRDefault="00942A2A" w14:paraId="019DCBD6" w14:textId="019DCBD6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1047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310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104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104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104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104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3104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104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3104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31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04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04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04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04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3104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1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104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1942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2455</izvorni_sadrzaj>
    <derivirana_varijabla naziv="DomainObject.Predmet.Broj_1">2455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listopada 2019.</izvorni_sadrzaj>
    <derivirana_varijabla naziv="DomainObject.Predmet.DatumIzradeOptuznogAkta_1">1. listopada 2019.</derivirana_varijabla>
  </DomainObject.Predmet.DatumIzradeOptuznogAkta>
  <DomainObject.Predmet.DatumIzradeOptuznogAktaFormated>
    <izvorni_sadrzaj>1.10.2019.</izvorni_sadrzaj>
    <derivirana_varijabla naziv="DomainObject.Predmet.DatumIzradeOptuznogAktaFormated_1">1.10.2019.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St-2455/2019</izvorni_sadrzaj>
    <derivirana_varijabla naziv="DomainObject.Predmet.OznakaBroj_1">St-2455/2019</derivirana_varijabla>
  </DomainObject.Predmet.OznakaBroj>
  <DomainObject.Predmet.OznakaBrojOptuznogAkta>
    <izvorni_sadrzaj>04-06-19-4237</izvorni_sadrzaj>
    <derivirana_varijabla naziv="DomainObject.Predmet.OznakaBrojOptuznogAkta_1">04-06-19-4237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PRIRODNA SELEKCIJA jednostavno društvo s ograničenom odgovornošću za usluge</izvorni_sadrzaj>
    <derivirana_varijabla naziv="DomainObject.Predmet.ProtustrankaFormated_1">  PRIRODNA SELEKCIJA jednostavno društvo s ograničenom odgovornošću za usluge</derivirana_varijabla>
  </DomainObject.Predmet.ProtustrankaFormated>
  <DomainObject.Predmet.ProtustrankaFormatedOIB>
    <izvorni_sadrzaj>  PRIRODNA SELEKCIJA jednostavno društvo s ograničenom odgovornošću za usluge, OIB 48308103771</izvorni_sadrzaj>
    <derivirana_varijabla naziv="DomainObject.Predmet.ProtustrankaFormatedOIB_1">  PRIRODNA SELEKCIJA jednostavno društvo s ograničenom odgovornošću za usluge, OIB 48308103771</derivirana_varijabla>
  </DomainObject.Predmet.ProtustrankaFormatedOIB>
  <DomainObject.Predmet.ProtustrankaFormatedWithAdress>
    <izvorni_sadrzaj> PRIRODNA SELEKCIJA jednostavno društvo s ograničenom odgovornošću za usluge, Ratkajev prolaz 5, 10000 Zagreb</izvorni_sadrzaj>
    <derivirana_varijabla naziv="DomainObject.Predmet.ProtustrankaFormatedWithAdress_1"> PRIRODNA SELEKCIJA jednostavno društvo s ograničenom odgovornošću za usluge, Ratkajev prolaz 5, 10000 Zagreb</derivirana_varijabla>
  </DomainObject.Predmet.ProtustrankaFormatedWithAdress>
  <DomainObject.Predmet.ProtustrankaFormatedWithAdressOIB>
    <izvorni_sadrzaj> PRIRODNA SELEKCIJA jednostavno društvo s ograničenom odgovornošću za usluge, OIB 48308103771, Ratkajev prolaz 5, 10000 Zagreb</izvorni_sadrzaj>
    <derivirana_varijabla naziv="DomainObject.Predmet.ProtustrankaFormatedWithAdressOIB_1"> PRIRODNA SELEKCIJA jednostavno društvo s ograničenom odgovornošću za usluge, OIB 48308103771, Ratkajev prolaz 5, 10000 Zagreb</derivirana_varijabla>
  </DomainObject.Predmet.ProtustrankaFormatedWithAdressOIB>
  <DomainObject.Predmet.ProtustrankaWithAdress>
    <izvorni_sadrzaj>PRIRODNA SELEKCIJA jednostavno društvo s ograničenom odgovornošću za usluge Ratkajev prolaz 5, 10000 Zagreb</izvorni_sadrzaj>
    <derivirana_varijabla naziv="DomainObject.Predmet.ProtustrankaWithAdress_1">PRIRODNA SELEKCIJA jednostavno društvo s ograničenom odgovornošću za usluge Ratkajev prolaz 5, 10000 Zagreb</derivirana_varijabla>
  </DomainObject.Predmet.ProtustrankaWithAdress>
  <DomainObject.Predmet.ProtustrankaWithAdressOIB>
    <izvorni_sadrzaj>PRIRODNA SELEKCIJA jednostavno društvo s ograničenom odgovornošću za usluge, OIB 48308103771, Ratkajev prolaz 5, 10000 Zagreb</izvorni_sadrzaj>
    <derivirana_varijabla naziv="DomainObject.Predmet.ProtustrankaWithAdressOIB_1">PRIRODNA SELEKCIJA jednostavno društvo s ograničenom odgovornošću za usluge, OIB 48308103771, Ratkajev prolaz 5, 10000 Zagreb</derivirana_varijabla>
  </DomainObject.Predmet.ProtustrankaWithAdressOIB>
  <DomainObject.Predmet.ProtustrankaNazivFormated>
    <izvorni_sadrzaj>PRIRODNA SELEKCIJA jednostavno društvo s ograničenom odgovornošću za usluge</izvorni_sadrzaj>
    <derivirana_varijabla naziv="DomainObject.Predmet.ProtustrankaNazivFormated_1">PRIRODNA SELEKCIJA jednostavno društvo s ograničenom odgovornošću za usluge</derivirana_varijabla>
  </DomainObject.Predmet.ProtustrankaNazivFormated>
  <DomainObject.Predmet.ProtustrankaNazivFormatedOIB>
    <izvorni_sadrzaj>PRIRODNA SELEKCIJA jednostavno društvo s ograničenom odgovornošću za usluge, OIB 48308103771</izvorni_sadrzaj>
    <derivirana_varijabla naziv="DomainObject.Predmet.ProtustrankaNazivFormatedOIB_1">PRIRODNA SELEKCIJA jednostavno društvo s ograničenom odgovornošću za usluge, OIB 48308103771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PRIRODNA SELEKCIJA jednostavno društvo s ograničenom odgovornošću za usluge</item>
    </izvorni_sadrzaj>
    <derivirana_varijabla naziv="DomainObject.Predmet.ProtuStrankaListFormated_1">
      <item>PRIRODNA SELEKCIJA jednostavno društvo s ograničenom odgovornošću za usluge</item>
    </derivirana_varijabla>
  </DomainObject.Predmet.ProtuStrankaListFormated>
  <DomainObject.Predmet.ProtuStrankaListFormatedOIB>
    <izvorni_sadrzaj>
      <item>PRIRODNA SELEKCIJA jednostavno društvo s ograničenom odgovornošću za usluge, OIB 48308103771</item>
    </izvorni_sadrzaj>
    <derivirana_varijabla naziv="DomainObject.Predmet.ProtuStrankaListFormatedOIB_1">
      <item>PRIRODNA SELEKCIJA jednostavno društvo s ograničenom odgovornošću za usluge, OIB 48308103771</item>
    </derivirana_varijabla>
  </DomainObject.Predmet.ProtuStrankaListFormatedOIB>
  <DomainObject.Predmet.ProtuStrankaListFormatedWithAdress>
    <izvorni_sadrzaj>
      <item>PRIRODNA SELEKCIJA jednostavno društvo s ograničenom odgovornošću za usluge, Ratkajev prolaz 5, 10000 Zagreb</item>
    </izvorni_sadrzaj>
    <derivirana_varijabla naziv="DomainObject.Predmet.ProtuStrankaListFormatedWithAdress_1">
      <item>PRIRODNA SELEKCIJA jednostavno društvo s ograničenom odgovornošću za usluge, Ratkajev prolaz 5, 10000 Zagreb</item>
    </derivirana_varijabla>
  </DomainObject.Predmet.ProtuStrankaListFormatedWithAdress>
  <DomainObject.Predmet.ProtuStrankaListFormatedWithAdressOIB>
    <izvorni_sadrzaj>
      <item>PRIRODNA SELEKCIJA jednostavno društvo s ograničenom odgovornošću za usluge, OIB 48308103771, Ratkajev prolaz 5, 10000 Zagreb</item>
    </izvorni_sadrzaj>
    <derivirana_varijabla naziv="DomainObject.Predmet.ProtuStrankaListFormatedWithAdressOIB_1">
      <item>PRIRODNA SELEKCIJA jednostavno društvo s ograničenom odgovornošću za usluge, OIB 48308103771, Ratkajev prolaz 5, 10000 Zagreb</item>
    </derivirana_varijabla>
  </DomainObject.Predmet.ProtuStrankaListFormatedWithAdressOIB>
  <DomainObject.Predmet.ProtuStrankaListNazivFormated>
    <izvorni_sadrzaj>
      <item>PRIRODNA SELEKCIJA jednostavno društvo s ograničenom odgovornošću za usluge</item>
    </izvorni_sadrzaj>
    <derivirana_varijabla naziv="DomainObject.Predmet.ProtuStrankaListNazivFormated_1">
      <item>PRIRODNA SELEKCIJA jednostavno društvo s ograničenom odgovornošću za usluge</item>
    </derivirana_varijabla>
  </DomainObject.Predmet.ProtuStrankaListNazivFormated>
  <DomainObject.Predmet.ProtuStrankaListNazivFormatedOIB>
    <izvorni_sadrzaj>
      <item>PRIRODNA SELEKCIJA jednostavno društvo s ograničenom odgovornošću za usluge, OIB 48308103771</item>
    </izvorni_sadrzaj>
    <derivirana_varijabla naziv="DomainObject.Predmet.ProtuStrankaListNazivFormatedOIB_1">
      <item>PRIRODNA SELEKCIJA jednostavno društvo s ograničenom odgovornošću za usluge, OIB 48308103771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PRIRODNA SELEKCIJA jednostavno društvo s ograničenom odgovornošću za usluge</izvorni_sadrzaj>
    <derivirana_varijabla naziv="DomainObject.Predmet.ProtustrankaIDrugi_1">PRIRODNA SELEKCIJA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PRIRODNA SELEKCIJA jednostavno društvo s ograničenom odgovornošću za usluge, OIB 48308103771, Ratkajev prolaz 5, 10000 Zagreb</izvorni_sadrzaj>
    <derivirana_varijabla naziv="DomainObject.Predmet.ProtustrankaIDrugiAdressOIB_1">PRIRODNA SELEKCIJA jednostavno društvo s ograničenom odgovornošću za usluge, OIB 48308103771, Ratkajev prolaz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PRIRODNA SELEKCIJA jednostavno društvo s ograničenom odgovornošću za usluge</item>
      <item>Financijska agencija</item>
    </izvorni_sadrzaj>
    <derivirana_varijabla naziv="DomainObject.Predmet.SudioniciListNaziv_1">
      <item>PRIRODNA SELEKCIJA jednostavno društvo s ograničenom odgovornošću za usluge</item>
      <item>Financijska agencija</item>
    </derivirana_varijabla>
  </DomainObject.Predmet.SudioniciListNaziv>
  <DomainObject.Predmet.SudioniciListAdressOIB>
    <izvorni_sadrzaj>
      <item>PRIRODNA SELEKCIJA jednostavno društvo s ograničenom odgovornošću za usluge, OIB 48308103771, Ratkajev prolaz 5,10000 Zagreb</item>
      <item>Financijska agencija, OIB 85821130368, TRG SVIBANJSKIH ŽRTAVA 1995. 1,10000 Zagreb</item>
    </izvorni_sadrzaj>
    <derivirana_varijabla naziv="DomainObject.Predmet.SudioniciListAdressOIB_1">
      <item>PRIRODNA SELEKCIJA jednostavno društvo s ograničenom odgovornošću za usluge, OIB 48308103771, Ratkajev prolaz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48308103771</item>
      <item>, OIB 85821130368</item>
    </izvorni_sadrzaj>
    <derivirana_varijabla naziv="DomainObject.Predmet.SudioniciListNazivOIB_1">
      <item>, OIB 48308103771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871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